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88" w:type="dxa"/>
        <w:tblLook w:val="01E0" w:firstRow="1" w:lastRow="1" w:firstColumn="1" w:lastColumn="1" w:noHBand="0" w:noVBand="0"/>
      </w:tblPr>
      <w:tblGrid>
        <w:gridCol w:w="3778"/>
        <w:gridCol w:w="6002"/>
      </w:tblGrid>
      <w:tr w:rsidR="00901F95" w:rsidRPr="001F0E93" w:rsidTr="00901F95">
        <w:trPr>
          <w:trHeight w:val="1622"/>
        </w:trPr>
        <w:tc>
          <w:tcPr>
            <w:tcW w:w="3778" w:type="dxa"/>
            <w:shd w:val="clear" w:color="auto" w:fill="auto"/>
          </w:tcPr>
          <w:p w:rsidR="00901F95" w:rsidRPr="00901F95" w:rsidRDefault="00941447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481964</wp:posOffset>
                      </wp:positionV>
                      <wp:extent cx="9906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57B6A5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35pt,37.95pt" to="145.3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0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641985</wp:posOffset>
                      </wp:positionV>
                      <wp:extent cx="1504950" cy="301625"/>
                      <wp:effectExtent l="0" t="0" r="0" b="31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1F95" w:rsidRDefault="00901F95" w:rsidP="00901F9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5pt;margin-top:50.5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" o:allowincell="f">
                      <v:textbox>
                        <w:txbxContent>
                          <w:p w:rsidR="00901F95" w:rsidRDefault="00901F95" w:rsidP="00901F9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1F95"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SỞ GIÁO DỤC VÀ ĐÀO TẠO</w:t>
            </w:r>
          </w:p>
          <w:p w:rsidR="00901F95" w:rsidRPr="00901F95" w:rsidRDefault="00901F95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QUẢNG NAM</w:t>
            </w:r>
          </w:p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02" w:type="dxa"/>
            <w:shd w:val="clear" w:color="auto" w:fill="auto"/>
          </w:tcPr>
          <w:p w:rsidR="00901F95" w:rsidRPr="00901F95" w:rsidRDefault="00901F95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HƯỚNG DẪN CHẤM</w:t>
            </w:r>
          </w:p>
          <w:p w:rsidR="00901F95" w:rsidRPr="00901F95" w:rsidRDefault="00901F95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KIỂM TRA HỌC KỲ II NĂM HỌC 2018-2019</w:t>
            </w:r>
          </w:p>
          <w:p w:rsidR="00901F95" w:rsidRPr="00901F95" w:rsidRDefault="00901F95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Môn: SINH HỌC – Lớp 10</w:t>
            </w:r>
          </w:p>
          <w:p w:rsidR="00901F95" w:rsidRPr="00901F95" w:rsidRDefault="00901F95" w:rsidP="00901F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901F95" w:rsidRPr="00901F95" w:rsidRDefault="00901F95" w:rsidP="00901F95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901F95" w:rsidRPr="00901F95" w:rsidRDefault="00901F95" w:rsidP="00901F95">
      <w:pPr>
        <w:spacing w:after="0" w:line="240" w:lineRule="auto"/>
        <w:ind w:right="422"/>
        <w:jc w:val="both"/>
        <w:rPr>
          <w:rFonts w:ascii="VNI-Times" w:eastAsia="Times New Roman" w:hAnsi="VNI-Times"/>
          <w:b/>
          <w:sz w:val="26"/>
          <w:szCs w:val="26"/>
          <w:lang w:val="fr-FR"/>
        </w:rPr>
      </w:pPr>
    </w:p>
    <w:p w:rsidR="00901F95" w:rsidRPr="00901F95" w:rsidRDefault="00901F95" w:rsidP="00901F95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901F95" w:rsidRPr="00901F95" w:rsidRDefault="00901F95" w:rsidP="00901F95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 w:rsidRPr="00901F95">
        <w:rPr>
          <w:rFonts w:ascii="Times New Roman" w:eastAsia="Times New Roman" w:hAnsi="Times New Roman"/>
          <w:b/>
          <w:sz w:val="26"/>
          <w:szCs w:val="26"/>
        </w:rPr>
        <w:t>I. TRẮC NGHIỆM KHÁCH QUAN: (5 ĐIỂM)</w:t>
      </w:r>
    </w:p>
    <w:p w:rsidR="00C66A52" w:rsidRDefault="00C66A52" w:rsidP="00901F95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6"/>
          <w:szCs w:val="26"/>
        </w:rPr>
      </w:pPr>
    </w:p>
    <w:p w:rsidR="00901F95" w:rsidRPr="00C66A52" w:rsidRDefault="00901F95" w:rsidP="00901F95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6"/>
          <w:szCs w:val="26"/>
        </w:rPr>
      </w:pPr>
      <w:r w:rsidRPr="00C66A52">
        <w:rPr>
          <w:rFonts w:ascii="Times New Roman" w:eastAsia="Times New Roman" w:hAnsi="Times New Roman"/>
          <w:color w:val="FF0000"/>
          <w:sz w:val="26"/>
          <w:szCs w:val="26"/>
        </w:rPr>
        <w:t>ĐÍNH CHÍNH ĐÁP ÁN</w:t>
      </w:r>
    </w:p>
    <w:p w:rsidR="00901F95" w:rsidRPr="00901F95" w:rsidRDefault="00901F95" w:rsidP="00C66A5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901F95">
        <w:rPr>
          <w:rFonts w:ascii="Times New Roman" w:eastAsia="Times New Roman" w:hAnsi="Times New Roman"/>
          <w:b/>
          <w:sz w:val="26"/>
          <w:szCs w:val="26"/>
        </w:rPr>
        <w:t>ĐÁP ÁN CÁC MÃ ĐỀ</w:t>
      </w:r>
      <w:bookmarkStart w:id="0" w:name="_GoBack"/>
      <w:bookmarkEnd w:id="0"/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597"/>
        <w:gridCol w:w="603"/>
        <w:gridCol w:w="595"/>
        <w:gridCol w:w="604"/>
        <w:gridCol w:w="598"/>
        <w:gridCol w:w="604"/>
        <w:gridCol w:w="598"/>
        <w:gridCol w:w="604"/>
        <w:gridCol w:w="598"/>
        <w:gridCol w:w="604"/>
        <w:gridCol w:w="598"/>
        <w:gridCol w:w="604"/>
        <w:gridCol w:w="598"/>
        <w:gridCol w:w="604"/>
        <w:gridCol w:w="598"/>
      </w:tblGrid>
      <w:tr w:rsidR="00901F95" w:rsidRPr="001F0E93" w:rsidTr="00901F95">
        <w:tc>
          <w:tcPr>
            <w:tcW w:w="12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402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405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408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411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414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417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1F95" w:rsidRPr="00901F95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420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F95" w:rsidRPr="00901F95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ĐỀ 423</w:t>
            </w:r>
          </w:p>
        </w:tc>
      </w:tr>
      <w:tr w:rsidR="00901F95" w:rsidRPr="001F0E93" w:rsidTr="00901F95">
        <w:tc>
          <w:tcPr>
            <w:tcW w:w="615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B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 w:rsidR="001F0E93"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1F0E9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 w:rsidR="001F0E93"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D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901F95" w:rsidRPr="00901F95" w:rsidRDefault="00901F95" w:rsidP="00901F9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1F9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1F0E9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901F95" w:rsidRPr="00941447" w:rsidRDefault="001F0E93" w:rsidP="00901F9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</w:pPr>
            <w:r w:rsidRPr="00941447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</w:rPr>
              <w:t>D</w:t>
            </w:r>
          </w:p>
        </w:tc>
      </w:tr>
    </w:tbl>
    <w:p w:rsidR="00901F95" w:rsidRPr="00901F95" w:rsidRDefault="00901F95" w:rsidP="00901F9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901F95" w:rsidRPr="00901F95" w:rsidRDefault="00901F95" w:rsidP="00901F9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sectPr w:rsidR="00901F95" w:rsidRPr="00901F95" w:rsidSect="00901F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7DC" w:rsidRDefault="004B37DC">
      <w:pPr>
        <w:spacing w:after="0" w:line="240" w:lineRule="auto"/>
      </w:pPr>
      <w:r>
        <w:separator/>
      </w:r>
    </w:p>
  </w:endnote>
  <w:endnote w:type="continuationSeparator" w:id="0">
    <w:p w:rsidR="004B37DC" w:rsidRDefault="004B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6A52">
      <w:rPr>
        <w:noProof/>
      </w:rPr>
      <w:t>1</w:t>
    </w:r>
    <w:r>
      <w:fldChar w:fldCharType="end"/>
    </w:r>
  </w:p>
  <w:p w:rsidR="00901F95" w:rsidRDefault="00901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7DC" w:rsidRDefault="004B37DC">
      <w:pPr>
        <w:spacing w:after="0" w:line="240" w:lineRule="auto"/>
      </w:pPr>
      <w:r>
        <w:separator/>
      </w:r>
    </w:p>
  </w:footnote>
  <w:footnote w:type="continuationSeparator" w:id="0">
    <w:p w:rsidR="004B37DC" w:rsidRDefault="004B3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95" w:rsidRDefault="00901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B6EF5"/>
    <w:multiLevelType w:val="hybridMultilevel"/>
    <w:tmpl w:val="11C4FB34"/>
    <w:lvl w:ilvl="0" w:tplc="4B32298A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447"/>
    <w:rsid w:val="001F0E93"/>
    <w:rsid w:val="004B37DC"/>
    <w:rsid w:val="00505877"/>
    <w:rsid w:val="00651582"/>
    <w:rsid w:val="00901F95"/>
    <w:rsid w:val="00941447"/>
    <w:rsid w:val="00B4129B"/>
    <w:rsid w:val="00C66A52"/>
    <w:rsid w:val="00D6015E"/>
    <w:rsid w:val="00E5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D14D"/>
  <w15:chartTrackingRefBased/>
  <w15:docId w15:val="{7F5C0270-8468-4BBE-88E3-0395FB14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901F95"/>
  </w:style>
  <w:style w:type="table" w:styleId="TableGrid">
    <w:name w:val="Table Grid"/>
    <w:basedOn w:val="TableNormal"/>
    <w:rsid w:val="00901F9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1F95"/>
    <w:pPr>
      <w:ind w:left="720"/>
      <w:contextualSpacing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rsid w:val="00901F9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901F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01F9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01F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01\Downloads\DAP%20AN%20SINH%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DAP AN SINH 10.dot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cp:lastModifiedBy>User01</cp:lastModifiedBy>
  <cp:revision>2</cp:revision>
  <dcterms:created xsi:type="dcterms:W3CDTF">2019-05-21T00:32:00Z</dcterms:created>
  <dcterms:modified xsi:type="dcterms:W3CDTF">2019-05-21T00:35:00Z</dcterms:modified>
</cp:coreProperties>
</file>